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0C56E" w14:textId="77777777" w:rsidR="00751435" w:rsidRDefault="00751435" w:rsidP="00751435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Stephen BROWN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fl.1429)</w:t>
      </w:r>
    </w:p>
    <w:p w14:paraId="4D82ED18" w14:textId="77777777" w:rsidR="00751435" w:rsidRDefault="00751435" w:rsidP="007514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32CE8D48" w14:textId="77777777" w:rsidR="00751435" w:rsidRDefault="00751435" w:rsidP="00751435">
      <w:pPr>
        <w:pStyle w:val="NoSpacing"/>
        <w:rPr>
          <w:rFonts w:cs="Times New Roman"/>
          <w:szCs w:val="24"/>
        </w:rPr>
      </w:pPr>
    </w:p>
    <w:p w14:paraId="390EDBA6" w14:textId="77777777" w:rsidR="00751435" w:rsidRDefault="00751435" w:rsidP="00751435">
      <w:pPr>
        <w:pStyle w:val="NoSpacing"/>
        <w:rPr>
          <w:rFonts w:cs="Times New Roman"/>
          <w:szCs w:val="24"/>
        </w:rPr>
      </w:pPr>
    </w:p>
    <w:p w14:paraId="0A0D36A4" w14:textId="77777777" w:rsidR="00751435" w:rsidRDefault="00751435" w:rsidP="007514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May1429</w:t>
      </w:r>
      <w:r>
        <w:rPr>
          <w:rFonts w:cs="Times New Roman"/>
          <w:szCs w:val="24"/>
        </w:rPr>
        <w:tab/>
        <w:t xml:space="preserve">He was chosen Alderman of </w:t>
      </w:r>
      <w:proofErr w:type="spellStart"/>
      <w:r>
        <w:rPr>
          <w:rFonts w:cs="Times New Roman"/>
          <w:szCs w:val="24"/>
        </w:rPr>
        <w:t>Aldgate</w:t>
      </w:r>
      <w:proofErr w:type="spellEnd"/>
      <w:r>
        <w:rPr>
          <w:rFonts w:cs="Times New Roman"/>
          <w:szCs w:val="24"/>
        </w:rPr>
        <w:t xml:space="preserve"> Ward.</w:t>
      </w:r>
    </w:p>
    <w:p w14:paraId="37F5E20F" w14:textId="77777777" w:rsidR="00751435" w:rsidRDefault="00751435" w:rsidP="00751435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EEE20EE" w14:textId="77777777" w:rsidR="00751435" w:rsidRDefault="00751435" w:rsidP="0075143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Caroline M. Barron: Thesis presented for the degree of Doctor of Philosophy in the</w:t>
      </w:r>
    </w:p>
    <w:p w14:paraId="40722F3D" w14:textId="77777777" w:rsidR="00751435" w:rsidRDefault="00751435" w:rsidP="0075143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University of London, January 1970 p.66 n.2)</w:t>
      </w:r>
    </w:p>
    <w:p w14:paraId="778B1CD6" w14:textId="77777777" w:rsidR="00751435" w:rsidRDefault="00751435" w:rsidP="00751435">
      <w:pPr>
        <w:pStyle w:val="NoSpacing"/>
        <w:rPr>
          <w:rFonts w:eastAsia="Times New Roman" w:cs="Times New Roman"/>
          <w:szCs w:val="24"/>
        </w:rPr>
      </w:pPr>
    </w:p>
    <w:p w14:paraId="2EDE2A3D" w14:textId="77777777" w:rsidR="00751435" w:rsidRDefault="00751435" w:rsidP="00751435">
      <w:pPr>
        <w:pStyle w:val="NoSpacing"/>
        <w:rPr>
          <w:rFonts w:eastAsia="Times New Roman" w:cs="Times New Roman"/>
          <w:szCs w:val="24"/>
        </w:rPr>
      </w:pPr>
    </w:p>
    <w:p w14:paraId="1C07409A" w14:textId="77777777" w:rsidR="00751435" w:rsidRDefault="00751435" w:rsidP="0075143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July 2023</w:t>
      </w:r>
    </w:p>
    <w:p w14:paraId="57A1AA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 w:rsidSect="007514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170B8" w14:textId="77777777" w:rsidR="00751435" w:rsidRDefault="00751435" w:rsidP="009139A6">
      <w:r>
        <w:separator/>
      </w:r>
    </w:p>
  </w:endnote>
  <w:endnote w:type="continuationSeparator" w:id="0">
    <w:p w14:paraId="0D8592BA" w14:textId="77777777" w:rsidR="00751435" w:rsidRDefault="007514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FC2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73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79A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6CA90" w14:textId="77777777" w:rsidR="00751435" w:rsidRDefault="00751435" w:rsidP="009139A6">
      <w:r>
        <w:separator/>
      </w:r>
    </w:p>
  </w:footnote>
  <w:footnote w:type="continuationSeparator" w:id="0">
    <w:p w14:paraId="1FD7E3EE" w14:textId="77777777" w:rsidR="00751435" w:rsidRDefault="007514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0B2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D7D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B44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435"/>
    <w:rsid w:val="000666E0"/>
    <w:rsid w:val="002510B7"/>
    <w:rsid w:val="005C130B"/>
    <w:rsid w:val="0075143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29F51"/>
  <w15:chartTrackingRefBased/>
  <w15:docId w15:val="{589C9A28-0E6F-437A-B609-5D69DC13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2023-07-09T19:35:00Z</dcterms:created>
  <dcterms:modified xsi:type="dcterms:W3CDTF">2023-07-09T19:36:00Z</dcterms:modified>
</cp:coreProperties>
</file>